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F0699" w14:textId="7ED7084E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011D83">
        <w:rPr>
          <w:rFonts w:asciiTheme="minorHAnsi" w:hAnsiTheme="minorHAnsi" w:cstheme="minorHAnsi"/>
          <w:sz w:val="18"/>
          <w:szCs w:val="18"/>
        </w:rPr>
        <w:t>4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40569D6E" w14:textId="77777777" w:rsidR="00011D83" w:rsidRPr="00011D83" w:rsidRDefault="00011D83" w:rsidP="00011D83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011D83">
        <w:rPr>
          <w:rFonts w:asciiTheme="minorHAnsi" w:hAnsiTheme="minorHAnsi" w:cstheme="minorHAnsi"/>
          <w:b/>
          <w:sz w:val="24"/>
          <w:szCs w:val="24"/>
        </w:rPr>
        <w:t>SEZNAM PODIZVAJALCEV S POOBLASTILOM</w:t>
      </w:r>
    </w:p>
    <w:p w14:paraId="55E259A1" w14:textId="77777777" w:rsidR="00011D83" w:rsidRPr="00011D83" w:rsidRDefault="00011D83" w:rsidP="00011D83">
      <w:pPr>
        <w:jc w:val="center"/>
        <w:rPr>
          <w:rFonts w:asciiTheme="minorHAnsi" w:hAnsiTheme="minorHAnsi" w:cstheme="minorHAnsi"/>
          <w:i/>
          <w:szCs w:val="18"/>
        </w:rPr>
      </w:pPr>
      <w:r w:rsidRPr="00011D83">
        <w:rPr>
          <w:rFonts w:asciiTheme="minorHAnsi" w:hAnsiTheme="minorHAnsi" w:cstheme="minorHAnsi"/>
          <w:i/>
          <w:szCs w:val="18"/>
        </w:rPr>
        <w:t>* Obrazec se izpolni samo v primeru nastopanja s podizvajalci</w:t>
      </w:r>
      <w:bookmarkStart w:id="2" w:name="_GoBack"/>
      <w:bookmarkEnd w:id="2"/>
    </w:p>
    <w:p w14:paraId="67955911" w14:textId="77777777" w:rsidR="00011D83" w:rsidRPr="00011D83" w:rsidRDefault="00011D83" w:rsidP="00011D83">
      <w:pPr>
        <w:spacing w:line="276" w:lineRule="auto"/>
        <w:jc w:val="both"/>
        <w:rPr>
          <w:rFonts w:asciiTheme="minorHAnsi" w:hAnsiTheme="minorHAnsi" w:cstheme="minorHAnsi"/>
        </w:rPr>
      </w:pPr>
    </w:p>
    <w:p w14:paraId="6786CA5F" w14:textId="77777777" w:rsidR="00011D83" w:rsidRPr="00011D83" w:rsidRDefault="00011D83" w:rsidP="00011D83">
      <w:pPr>
        <w:spacing w:line="276" w:lineRule="auto"/>
        <w:jc w:val="both"/>
        <w:rPr>
          <w:rFonts w:asciiTheme="minorHAnsi" w:hAnsiTheme="minorHAnsi" w:cstheme="minorHAnsi"/>
        </w:rPr>
      </w:pPr>
      <w:r w:rsidRPr="00011D83">
        <w:rPr>
          <w:rFonts w:asciiTheme="minorHAnsi" w:hAnsiTheme="minorHAnsi" w:cstheme="minorHAnsi"/>
        </w:rPr>
        <w:t>Pooblaščamo naročnika, da ta na podlagi potrjenega računa oziroma situacije neposredno plačuje naslednjim priglašenim podizvajalcem, s katerimi bomo izvajali predmetno javno naročilo:</w:t>
      </w:r>
    </w:p>
    <w:p w14:paraId="390E9F9D" w14:textId="77777777" w:rsidR="00011D83" w:rsidRPr="00011D83" w:rsidRDefault="00011D83" w:rsidP="00011D83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11D83" w:rsidRPr="00011D83" w14:paraId="6BDE0F9B" w14:textId="77777777" w:rsidTr="00781E05">
        <w:trPr>
          <w:trHeight w:val="310"/>
        </w:trPr>
        <w:tc>
          <w:tcPr>
            <w:tcW w:w="2079" w:type="dxa"/>
          </w:tcPr>
          <w:p w14:paraId="010E229B" w14:textId="77777777" w:rsidR="00011D83" w:rsidRPr="00011D83" w:rsidRDefault="00011D83" w:rsidP="00781E05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011D83">
              <w:rPr>
                <w:rFonts w:asciiTheme="minorHAnsi" w:hAnsiTheme="minorHAnsi" w:cstheme="minorHAnsi"/>
              </w:rPr>
              <w:t>Naziv in naslov podizvajalca:</w:t>
            </w:r>
          </w:p>
        </w:tc>
        <w:tc>
          <w:tcPr>
            <w:tcW w:w="7513" w:type="dxa"/>
          </w:tcPr>
          <w:p w14:paraId="16523C40" w14:textId="77777777" w:rsidR="00011D83" w:rsidRPr="00011D83" w:rsidRDefault="00011D83" w:rsidP="00781E05">
            <w:pPr>
              <w:pStyle w:val="BodyText"/>
              <w:spacing w:before="120"/>
              <w:rPr>
                <w:rFonts w:asciiTheme="minorHAnsi" w:hAnsiTheme="minorHAnsi" w:cstheme="minorHAnsi"/>
              </w:rPr>
            </w:pPr>
          </w:p>
        </w:tc>
      </w:tr>
      <w:tr w:rsidR="00011D83" w:rsidRPr="00011D83" w14:paraId="4C7E07FE" w14:textId="77777777" w:rsidTr="00781E05">
        <w:trPr>
          <w:trHeight w:val="375"/>
        </w:trPr>
        <w:tc>
          <w:tcPr>
            <w:tcW w:w="2079" w:type="dxa"/>
          </w:tcPr>
          <w:p w14:paraId="4109A708" w14:textId="77777777" w:rsidR="00011D83" w:rsidRPr="00011D83" w:rsidRDefault="00011D83" w:rsidP="00781E05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011D83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7513" w:type="dxa"/>
          </w:tcPr>
          <w:p w14:paraId="2A59A790" w14:textId="77777777" w:rsidR="00011D83" w:rsidRPr="00011D83" w:rsidRDefault="00011D83" w:rsidP="00781E05">
            <w:pPr>
              <w:pStyle w:val="BodyText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011D83" w:rsidRPr="00011D83" w14:paraId="742B72ED" w14:textId="77777777" w:rsidTr="00781E05">
        <w:trPr>
          <w:cantSplit/>
          <w:trHeight w:val="358"/>
        </w:trPr>
        <w:tc>
          <w:tcPr>
            <w:tcW w:w="2079" w:type="dxa"/>
            <w:vAlign w:val="bottom"/>
          </w:tcPr>
          <w:p w14:paraId="1A057C75" w14:textId="77777777" w:rsidR="00011D83" w:rsidRPr="00011D83" w:rsidRDefault="00011D83" w:rsidP="00781E05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011D83">
              <w:rPr>
                <w:rFonts w:asciiTheme="minorHAnsi" w:hAnsiTheme="minorHAnsi" w:cstheme="min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5F845E88" w14:textId="77777777" w:rsidR="00011D83" w:rsidRPr="00011D83" w:rsidRDefault="00011D83" w:rsidP="00781E05">
            <w:pPr>
              <w:pStyle w:val="BodyText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011D83" w:rsidRPr="00011D83" w14:paraId="244C096D" w14:textId="77777777" w:rsidTr="00781E05">
        <w:trPr>
          <w:trHeight w:val="258"/>
        </w:trPr>
        <w:tc>
          <w:tcPr>
            <w:tcW w:w="2079" w:type="dxa"/>
            <w:vAlign w:val="center"/>
          </w:tcPr>
          <w:p w14:paraId="41E4E10A" w14:textId="77777777" w:rsidR="00011D83" w:rsidRPr="00011D83" w:rsidRDefault="00011D83" w:rsidP="00781E05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011D83">
              <w:rPr>
                <w:rFonts w:asciiTheme="minorHAnsi" w:hAnsiTheme="minorHAnsi" w:cstheme="min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049A08B0" w14:textId="77777777" w:rsidR="00011D83" w:rsidRPr="00011D83" w:rsidRDefault="00011D83" w:rsidP="00781E05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  <w:tr w:rsidR="00011D83" w:rsidRPr="00011D83" w14:paraId="01308A98" w14:textId="77777777" w:rsidTr="00781E05">
        <w:trPr>
          <w:trHeight w:val="258"/>
        </w:trPr>
        <w:tc>
          <w:tcPr>
            <w:tcW w:w="2079" w:type="dxa"/>
            <w:vAlign w:val="center"/>
          </w:tcPr>
          <w:p w14:paraId="14126B00" w14:textId="77777777" w:rsidR="00011D83" w:rsidRPr="00011D83" w:rsidRDefault="00011D83" w:rsidP="00781E05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011D83">
              <w:rPr>
                <w:rFonts w:asciiTheme="minorHAnsi" w:hAnsiTheme="minorHAnsi" w:cstheme="minorHAnsi"/>
              </w:rPr>
              <w:t>Sklop: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219F8EA8" w14:textId="77777777" w:rsidR="00011D83" w:rsidRPr="00011D83" w:rsidRDefault="00011D83" w:rsidP="00781E05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  <w:tr w:rsidR="00011D83" w:rsidRPr="00011D83" w14:paraId="71BF1DF1" w14:textId="77777777" w:rsidTr="00781E05">
        <w:trPr>
          <w:trHeight w:val="1512"/>
        </w:trPr>
        <w:tc>
          <w:tcPr>
            <w:tcW w:w="2079" w:type="dxa"/>
            <w:vAlign w:val="center"/>
          </w:tcPr>
          <w:p w14:paraId="3E41883D" w14:textId="77777777" w:rsidR="00011D83" w:rsidRPr="00011D83" w:rsidRDefault="00011D83" w:rsidP="00781E05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011D83">
              <w:rPr>
                <w:rFonts w:asciiTheme="minorHAnsi" w:hAnsiTheme="minorHAnsi" w:cstheme="minorHAnsi"/>
              </w:rPr>
              <w:t>Vrsta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73146DA4" w14:textId="77777777" w:rsidR="00011D83" w:rsidRPr="00011D83" w:rsidRDefault="00011D83" w:rsidP="00781E05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4BECA002" w14:textId="77777777" w:rsidR="00011D83" w:rsidRPr="00011D83" w:rsidRDefault="00011D83" w:rsidP="00011D83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11D83" w:rsidRPr="00011D83" w14:paraId="76987D02" w14:textId="77777777" w:rsidTr="00781E05">
        <w:trPr>
          <w:trHeight w:val="310"/>
        </w:trPr>
        <w:tc>
          <w:tcPr>
            <w:tcW w:w="2079" w:type="dxa"/>
          </w:tcPr>
          <w:p w14:paraId="4FC35780" w14:textId="77777777" w:rsidR="00011D83" w:rsidRPr="00011D83" w:rsidRDefault="00011D83" w:rsidP="00781E05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011D83">
              <w:rPr>
                <w:rFonts w:asciiTheme="minorHAnsi" w:hAnsiTheme="minorHAnsi" w:cstheme="minorHAnsi"/>
              </w:rPr>
              <w:t>Naziv in naslov podizvajalca:</w:t>
            </w:r>
          </w:p>
        </w:tc>
        <w:tc>
          <w:tcPr>
            <w:tcW w:w="7513" w:type="dxa"/>
          </w:tcPr>
          <w:p w14:paraId="14009D1F" w14:textId="77777777" w:rsidR="00011D83" w:rsidRPr="00011D83" w:rsidRDefault="00011D83" w:rsidP="00781E05">
            <w:pPr>
              <w:pStyle w:val="BodyText"/>
              <w:spacing w:before="120"/>
              <w:rPr>
                <w:rFonts w:asciiTheme="minorHAnsi" w:hAnsiTheme="minorHAnsi" w:cstheme="minorHAnsi"/>
              </w:rPr>
            </w:pPr>
          </w:p>
        </w:tc>
      </w:tr>
      <w:tr w:rsidR="00011D83" w:rsidRPr="00011D83" w14:paraId="4ED195D7" w14:textId="77777777" w:rsidTr="00781E05">
        <w:trPr>
          <w:trHeight w:val="375"/>
        </w:trPr>
        <w:tc>
          <w:tcPr>
            <w:tcW w:w="2079" w:type="dxa"/>
          </w:tcPr>
          <w:p w14:paraId="5300B242" w14:textId="77777777" w:rsidR="00011D83" w:rsidRPr="00011D83" w:rsidRDefault="00011D83" w:rsidP="00781E05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011D83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7513" w:type="dxa"/>
          </w:tcPr>
          <w:p w14:paraId="5CC3639E" w14:textId="77777777" w:rsidR="00011D83" w:rsidRPr="00011D83" w:rsidRDefault="00011D83" w:rsidP="00781E05">
            <w:pPr>
              <w:pStyle w:val="BodyText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011D83" w:rsidRPr="00011D83" w14:paraId="02120AAB" w14:textId="77777777" w:rsidTr="00781E05">
        <w:trPr>
          <w:cantSplit/>
          <w:trHeight w:val="358"/>
        </w:trPr>
        <w:tc>
          <w:tcPr>
            <w:tcW w:w="2079" w:type="dxa"/>
            <w:vAlign w:val="bottom"/>
          </w:tcPr>
          <w:p w14:paraId="596E3318" w14:textId="77777777" w:rsidR="00011D83" w:rsidRPr="00011D83" w:rsidRDefault="00011D83" w:rsidP="00781E05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011D83">
              <w:rPr>
                <w:rFonts w:asciiTheme="minorHAnsi" w:hAnsiTheme="minorHAnsi" w:cstheme="min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73AAFF53" w14:textId="77777777" w:rsidR="00011D83" w:rsidRPr="00011D83" w:rsidRDefault="00011D83" w:rsidP="00781E05">
            <w:pPr>
              <w:pStyle w:val="BodyText"/>
              <w:spacing w:before="60" w:after="60"/>
              <w:rPr>
                <w:rFonts w:asciiTheme="minorHAnsi" w:hAnsiTheme="minorHAnsi" w:cstheme="minorHAnsi"/>
              </w:rPr>
            </w:pPr>
          </w:p>
        </w:tc>
      </w:tr>
      <w:tr w:rsidR="00011D83" w:rsidRPr="00011D83" w14:paraId="2759DDBE" w14:textId="77777777" w:rsidTr="00781E05">
        <w:trPr>
          <w:trHeight w:val="258"/>
        </w:trPr>
        <w:tc>
          <w:tcPr>
            <w:tcW w:w="2079" w:type="dxa"/>
            <w:vAlign w:val="center"/>
          </w:tcPr>
          <w:p w14:paraId="092FEAD0" w14:textId="77777777" w:rsidR="00011D83" w:rsidRPr="00011D83" w:rsidRDefault="00011D83" w:rsidP="00781E05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011D83">
              <w:rPr>
                <w:rFonts w:asciiTheme="minorHAnsi" w:hAnsiTheme="minorHAnsi" w:cstheme="min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0E4FD2E2" w14:textId="77777777" w:rsidR="00011D83" w:rsidRPr="00011D83" w:rsidRDefault="00011D83" w:rsidP="00781E05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  <w:tr w:rsidR="00011D83" w:rsidRPr="00011D83" w14:paraId="567A7E9E" w14:textId="77777777" w:rsidTr="00781E05">
        <w:trPr>
          <w:trHeight w:val="258"/>
        </w:trPr>
        <w:tc>
          <w:tcPr>
            <w:tcW w:w="2079" w:type="dxa"/>
            <w:vAlign w:val="center"/>
          </w:tcPr>
          <w:p w14:paraId="3D9C8EB7" w14:textId="77777777" w:rsidR="00011D83" w:rsidRPr="00011D83" w:rsidRDefault="00011D83" w:rsidP="00781E05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011D83">
              <w:rPr>
                <w:rFonts w:asciiTheme="minorHAnsi" w:hAnsiTheme="minorHAnsi" w:cstheme="minorHAnsi"/>
              </w:rPr>
              <w:t>Sklop: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3A1BC5A8" w14:textId="77777777" w:rsidR="00011D83" w:rsidRPr="00011D83" w:rsidRDefault="00011D83" w:rsidP="00781E05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  <w:tr w:rsidR="00011D83" w:rsidRPr="00011D83" w14:paraId="168FD6A0" w14:textId="77777777" w:rsidTr="00781E05">
        <w:trPr>
          <w:trHeight w:val="1512"/>
        </w:trPr>
        <w:tc>
          <w:tcPr>
            <w:tcW w:w="2079" w:type="dxa"/>
            <w:vAlign w:val="center"/>
          </w:tcPr>
          <w:p w14:paraId="34586344" w14:textId="77777777" w:rsidR="00011D83" w:rsidRPr="00011D83" w:rsidRDefault="00011D83" w:rsidP="00781E05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  <w:r w:rsidRPr="00011D83">
              <w:rPr>
                <w:rFonts w:asciiTheme="minorHAnsi" w:hAnsiTheme="minorHAnsi" w:cstheme="minorHAnsi"/>
              </w:rPr>
              <w:t>Vrsta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3DE508D0" w14:textId="77777777" w:rsidR="00011D83" w:rsidRPr="00011D83" w:rsidRDefault="00011D83" w:rsidP="00781E05">
            <w:pPr>
              <w:pStyle w:val="BodyText"/>
              <w:spacing w:before="60" w:after="60"/>
              <w:jc w:val="right"/>
              <w:rPr>
                <w:rFonts w:asciiTheme="minorHAnsi" w:hAnsiTheme="minorHAnsi" w:cstheme="minorHAnsi"/>
              </w:rPr>
            </w:pPr>
          </w:p>
        </w:tc>
      </w:tr>
    </w:tbl>
    <w:p w14:paraId="011C8DBB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E16F627" w14:textId="11AB7CFB" w:rsidR="00CF06D6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8846DF">
        <w:rPr>
          <w:rFonts w:asciiTheme="minorHAnsi" w:hAnsiTheme="minorHAnsi" w:cstheme="minorHAnsi"/>
        </w:rPr>
        <w:t>Priloga:</w:t>
      </w:r>
      <w:r w:rsidRPr="008846DF">
        <w:rPr>
          <w:rFonts w:asciiTheme="minorHAnsi" w:hAnsiTheme="minorHAnsi" w:cstheme="minorHAnsi"/>
        </w:rPr>
        <w:tab/>
      </w:r>
      <w:r w:rsidRPr="008846DF">
        <w:rPr>
          <w:rFonts w:asciiTheme="minorHAnsi" w:hAnsiTheme="minorHAnsi" w:cstheme="minorHAnsi"/>
        </w:rPr>
        <w:tab/>
        <w:t>ESPD</w:t>
      </w: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3CA32" w14:textId="77777777" w:rsidR="007E4D32" w:rsidRDefault="007E4D32" w:rsidP="00BB5C4F">
      <w:r>
        <w:separator/>
      </w:r>
    </w:p>
  </w:endnote>
  <w:endnote w:type="continuationSeparator" w:id="0">
    <w:p w14:paraId="4AF52FCC" w14:textId="77777777" w:rsidR="007E4D32" w:rsidRDefault="007E4D32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0A0D7" w14:textId="77777777" w:rsidR="007E4D32" w:rsidRDefault="007E4D32" w:rsidP="00BB5C4F">
      <w:r>
        <w:separator/>
      </w:r>
    </w:p>
  </w:footnote>
  <w:footnote w:type="continuationSeparator" w:id="0">
    <w:p w14:paraId="5888DF7B" w14:textId="77777777" w:rsidR="007E4D32" w:rsidRDefault="007E4D32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6A353" w14:textId="77777777" w:rsidR="007C7BCF" w:rsidRPr="00B0445D" w:rsidRDefault="007C7BCF" w:rsidP="007C7BCF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B0445D">
      <w:rPr>
        <w:rFonts w:asciiTheme="minorHAnsi" w:hAnsiTheme="minorHAnsi" w:cstheme="minorHAnsi"/>
        <w:noProof/>
        <w:color w:val="006A8E"/>
        <w:sz w:val="24"/>
      </w:rPr>
      <w:t>ZDRAVSTVENI DOM PIRAN</w:t>
    </w:r>
  </w:p>
  <w:p w14:paraId="12046E90" w14:textId="77777777" w:rsidR="007C7BCF" w:rsidRPr="00B0445D" w:rsidRDefault="007C7BCF" w:rsidP="007C7BCF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noProof/>
        <w:color w:val="006A8E"/>
        <w:sz w:val="24"/>
      </w:rPr>
    </w:pPr>
    <w:r w:rsidRPr="00B0445D">
      <w:rPr>
        <w:rFonts w:asciiTheme="minorHAnsi" w:hAnsiTheme="minorHAnsi" w:cstheme="minorHAnsi"/>
        <w:noProof/>
        <w:color w:val="006A8E"/>
        <w:sz w:val="24"/>
      </w:rPr>
      <w:t>Cesta solinarjev 1</w:t>
    </w:r>
  </w:p>
  <w:p w14:paraId="7E04AFC6" w14:textId="0A719934" w:rsidR="00D57953" w:rsidRPr="007C7BCF" w:rsidRDefault="007C7BCF" w:rsidP="007C7BCF">
    <w:pPr>
      <w:pStyle w:val="Header"/>
      <w:jc w:val="center"/>
    </w:pPr>
    <w:r w:rsidRPr="00B0445D">
      <w:rPr>
        <w:rFonts w:asciiTheme="minorHAnsi" w:hAnsiTheme="minorHAnsi" w:cstheme="minorHAnsi"/>
        <w:noProof/>
        <w:color w:val="006A8E"/>
        <w:sz w:val="24"/>
      </w:rPr>
      <w:t>6320 Portorož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1D83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554A5"/>
    <w:rsid w:val="004B20A8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C7BCF"/>
    <w:rsid w:val="007E4D32"/>
    <w:rsid w:val="00852373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011D8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11D83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2021-06-16T08:55:00Z</dcterms:created>
  <dcterms:modified xsi:type="dcterms:W3CDTF">2021-06-16T08:56:00Z</dcterms:modified>
  <cp:contentStatus/>
</cp:coreProperties>
</file>